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0666D7" w:rsidRDefault="00467F82" w:rsidP="000666D7">
      <w:pPr>
        <w:rPr>
          <w:sz w:val="32"/>
          <w:szCs w:val="32"/>
          <w:lang w:val="en-US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3223EB">
        <w:rPr>
          <w:sz w:val="32"/>
          <w:szCs w:val="32"/>
          <w:lang w:val="ru-RU"/>
        </w:rPr>
        <w:t>2022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3223EB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3223EB">
        <w:rPr>
          <w:lang w:val="uk-UA"/>
        </w:rPr>
        <w:t>6. Харківський район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  <w:r w:rsidR="003223EB">
        <w:rPr>
          <w:lang w:val="uk-UA"/>
        </w:rPr>
        <w:t>14. Харківська мтг (м.Харків)</w:t>
      </w: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3223EB">
        <w:rPr>
          <w:lang w:val="uk-UA"/>
        </w:rPr>
        <w:t>3 Діти інваліди, які знаходяться в інтернатах міністерства освіти (3)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0666D7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3223EB">
              <w:rPr>
                <w:sz w:val="21"/>
                <w:szCs w:val="21"/>
                <w:u w:val="single"/>
                <w:lang w:val="uk-UA"/>
              </w:rPr>
              <w:t>Департамент охорони здоров’я Харківської міської ради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107A81" w:rsidRDefault="00584EE1" w:rsidP="000666D7">
            <w:pPr>
              <w:rPr>
                <w:sz w:val="21"/>
                <w:lang w:val="ru-RU"/>
              </w:rPr>
            </w:pPr>
          </w:p>
          <w:p w:rsidR="00B24EA7" w:rsidRPr="00107A81" w:rsidRDefault="00B24EA7" w:rsidP="000666D7">
            <w:pPr>
              <w:rPr>
                <w:sz w:val="21"/>
                <w:szCs w:val="21"/>
                <w:lang w:val="en-US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  <w:r w:rsidR="003223EB">
              <w:rPr>
                <w:sz w:val="21"/>
                <w:szCs w:val="21"/>
                <w:u w:val="single"/>
                <w:lang w:val="uk-UA"/>
              </w:rPr>
              <w:t>м.Харків, вул.Сумська,64</w:t>
            </w:r>
            <w:r w:rsidR="00107A81" w:rsidRPr="00107A81">
              <w:rPr>
                <w:sz w:val="21"/>
                <w:szCs w:val="21"/>
                <w:u w:val="single"/>
                <w:lang w:val="en-US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szCs w:val="21"/>
                <w:lang w:val="en-US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-350520</wp:posOffset>
                      </wp:positionH>
                      <wp:positionV relativeFrom="paragraph">
                        <wp:posOffset>31115</wp:posOffset>
                      </wp:positionV>
                      <wp:extent cx="185420" cy="914400"/>
                      <wp:effectExtent l="1905" t="2540" r="3175" b="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-27.6pt;margin-top:2.45pt;width:14.6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249555</wp:posOffset>
                      </wp:positionV>
                      <wp:extent cx="185420" cy="914400"/>
                      <wp:effectExtent l="0" t="1905" r="0" b="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7" style="position:absolute;margin-left:-25.6pt;margin-top:19.65pt;width:14.6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592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262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404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158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309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894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685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209</w:t>
            </w:r>
          </w:p>
        </w:tc>
      </w:tr>
      <w:tr w:rsidR="00043845" w:rsidRPr="000666D7">
        <w:tblPrEx>
          <w:tblCellMar>
            <w:top w:w="0" w:type="dxa"/>
            <w:bottom w:w="0" w:type="dxa"/>
          </w:tblCellMar>
        </w:tblPrEx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bookmarkStart w:id="0" w:name="_GoBack"/>
            <w:bookmarkEnd w:id="0"/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87" w:type="pct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184</w:t>
            </w:r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3223EB" w:rsidP="000666D7">
            <w:pPr>
              <w:rPr>
                <w:lang w:val="uk-UA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-515620</wp:posOffset>
                      </wp:positionH>
                      <wp:positionV relativeFrom="paragraph">
                        <wp:posOffset>-6985</wp:posOffset>
                      </wp:positionV>
                      <wp:extent cx="185420" cy="914400"/>
                      <wp:effectExtent l="0" t="2540" r="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420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43845" w:rsidRPr="004724E7" w:rsidRDefault="00043845" w:rsidP="00043845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18000" tIns="45720" rIns="1800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40.6pt;margin-top:-.55pt;width:14.6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" stroked="f">
                      <v:textbox style="layout-flow:vertical;mso-fit-shape-to-text:t" inset=".5mm,,.5mm">
                        <w:txbxContent>
                          <w:p w:rsidR="00043845" w:rsidRPr="004724E7" w:rsidRDefault="00043845" w:rsidP="00043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187" w:type="pct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576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3223EB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3223EB">
        <w:rPr>
          <w:sz w:val="24"/>
          <w:szCs w:val="24"/>
          <w:lang w:val="uk-UA"/>
        </w:rPr>
        <w:t>08.02.2023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3223E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-356870</wp:posOffset>
                </wp:positionV>
                <wp:extent cx="1715135" cy="0"/>
                <wp:effectExtent l="9525" t="5080" r="8890" b="1397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28.1pt" to="171.05pt,-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qX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"/>
            </w:pict>
          </mc:Fallback>
        </mc:AlternateConten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C8243B" w:rsidRDefault="00043845" w:rsidP="000666D7">
      <w:pPr>
        <w:rPr>
          <w:sz w:val="24"/>
          <w:szCs w:val="24"/>
          <w:u w:val="single"/>
          <w:lang w:val="en-US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>
        <w:rPr>
          <w:b/>
          <w:sz w:val="24"/>
          <w:szCs w:val="24"/>
          <w:lang w:val="en-US"/>
        </w:rPr>
        <w:t xml:space="preserve"> </w:t>
      </w:r>
      <w:r w:rsidR="003223EB">
        <w:rPr>
          <w:sz w:val="24"/>
          <w:szCs w:val="24"/>
          <w:lang w:val="uk-UA"/>
        </w:rPr>
        <w:t>Олена ПШЕНЯНИК 725-55-40</w:t>
      </w:r>
      <w:r w:rsidR="00C63D17">
        <w:rPr>
          <w:sz w:val="24"/>
          <w:szCs w:val="24"/>
          <w:lang w:val="en-US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3223EB">
        <w:rPr>
          <w:sz w:val="24"/>
          <w:szCs w:val="24"/>
          <w:lang w:val="uk-UA"/>
        </w:rPr>
        <w:t>Юрій СОРОКОЛАТ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3223EB" w:rsidP="000666D7">
      <w:pPr>
        <w:rPr>
          <w:lang w:val="uk-UA"/>
        </w:rPr>
      </w:pPr>
      <w:r>
        <w:rPr>
          <w:lang w:val="uk-UA"/>
        </w:rPr>
        <w:t xml:space="preserve"> </w: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-116840</wp:posOffset>
                </wp:positionV>
                <wp:extent cx="3497580" cy="0"/>
                <wp:effectExtent l="7620" t="6985" r="9525" b="1206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6pt,-9.2pt" to="66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3sB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-116840</wp:posOffset>
                </wp:positionV>
                <wp:extent cx="2171700" cy="0"/>
                <wp:effectExtent l="7620" t="6985" r="11430" b="1206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9.2pt" to="237.6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ku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"/>
            </w:pict>
          </mc:Fallback>
        </mc:AlternateConten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0C" w:rsidRDefault="00AE4C0C">
      <w:r>
        <w:separator/>
      </w:r>
    </w:p>
  </w:endnote>
  <w:endnote w:type="continuationSeparator" w:id="0">
    <w:p w:rsidR="00AE4C0C" w:rsidRDefault="00A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0C" w:rsidRDefault="00AE4C0C">
      <w:r>
        <w:separator/>
      </w:r>
    </w:p>
  </w:footnote>
  <w:footnote w:type="continuationSeparator" w:id="0">
    <w:p w:rsidR="00AE4C0C" w:rsidRDefault="00AE4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23EB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3EB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56DB"/>
    <w:rsid w:val="00317E45"/>
    <w:rsid w:val="003223EB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C740B"/>
    <w:rsid w:val="008F2014"/>
    <w:rsid w:val="009106D2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E4C0C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C052F7"/>
    <w:rsid w:val="00C247D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0</TotalTime>
  <Pages>4</Pages>
  <Words>1072</Words>
  <Characters>6972</Characters>
  <Application>Microsoft Office Word</Application>
  <DocSecurity>0</DocSecurity>
  <Lines>1162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Adminn</dc:creator>
  <cp:lastModifiedBy>Adminn</cp:lastModifiedBy>
  <cp:revision>1</cp:revision>
  <cp:lastPrinted>2006-08-04T12:29:00Z</cp:lastPrinted>
  <dcterms:created xsi:type="dcterms:W3CDTF">2023-02-08T11:22:00Z</dcterms:created>
  <dcterms:modified xsi:type="dcterms:W3CDTF">2023-02-08T11:22:00Z</dcterms:modified>
</cp:coreProperties>
</file>